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B6D76" w14:textId="77777777" w:rsidR="007A5714" w:rsidRDefault="007A5714" w:rsidP="00EB0771">
      <w:pPr>
        <w:pStyle w:val="KeinLeerraum"/>
      </w:pPr>
      <w:r w:rsidRPr="00050E60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7811F1BD" wp14:editId="6373D200">
            <wp:simplePos x="0" y="0"/>
            <wp:positionH relativeFrom="page">
              <wp:align>left</wp:align>
            </wp:positionH>
            <wp:positionV relativeFrom="paragraph">
              <wp:posOffset>-898497</wp:posOffset>
            </wp:positionV>
            <wp:extent cx="7563600" cy="4017600"/>
            <wp:effectExtent l="0" t="0" r="0" b="2540"/>
            <wp:wrapNone/>
            <wp:docPr id="1" name="Grafik 1" descr="cid:FA7929F3-0986-4518-A3AA-78C152152607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61B566-1F17-4317-A05E-267DBF0EE310" descr="cid:FA7929F3-0986-4518-A3AA-78C152152607@fritz.box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00" cy="40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A30755" w14:textId="77777777" w:rsidR="00EC329B" w:rsidRDefault="00EC329B" w:rsidP="00EC329B">
      <w:r>
        <w:br w:type="page"/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4C2B08" wp14:editId="1E1BB45D">
                <wp:simplePos x="0" y="0"/>
                <wp:positionH relativeFrom="margin">
                  <wp:posOffset>0</wp:posOffset>
                </wp:positionH>
                <wp:positionV relativeFrom="margin">
                  <wp:posOffset>8165465</wp:posOffset>
                </wp:positionV>
                <wp:extent cx="6408751" cy="7620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9316DC" w14:textId="74C94F71" w:rsidR="0050755F" w:rsidRPr="006819B1" w:rsidRDefault="002B4DA0" w:rsidP="0050755F">
                            <w:pPr>
                              <w:pStyle w:val="Zwischenberschrif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Stand </w:t>
                            </w:r>
                            <w:sdt>
                              <w:sdtPr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id w:val="-367759684"/>
                                <w:placeholder>
                                  <w:docPart w:val="3DDE83B3F8F94C3F9BE759C1E4090929"/>
                                </w:placeholder>
                                <w:date w:fullDate="2026-05-15T00:00:00Z">
                                  <w:dateFormat w:val="dd.MM.yyyy"/>
                                  <w:lid w:val="de-D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983C6C">
                                  <w:rPr>
                                    <w:rFonts w:cs="Microsoft Sans Serif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15.05.2026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4C2B0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42.95pt;width:504.65pt;height:60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" filled="f" stroked="f">
                <v:textbox>
                  <w:txbxContent>
                    <w:p w14:paraId="669316DC" w14:textId="74C94F71" w:rsidR="0050755F" w:rsidRPr="006819B1" w:rsidRDefault="002B4DA0" w:rsidP="0050755F">
                      <w:pPr>
                        <w:pStyle w:val="Zwischenberschrift"/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Stand </w:t>
                      </w:r>
                      <w:sdt>
                        <w:sdtPr>
                          <w:rPr>
                            <w:rFonts w:cs="Microsoft Sans Serif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id w:val="-367759684"/>
                          <w:placeholder>
                            <w:docPart w:val="3DDE83B3F8F94C3F9BE759C1E4090929"/>
                          </w:placeholder>
                          <w:date w:fullDate="2026-05-15T00:00:00Z">
                            <w:dateFormat w:val="dd.MM.yyyy"/>
                            <w:lid w:val="de-D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983C6C">
                            <w:rPr>
                              <w:rFonts w:cs="Microsoft Sans Serif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15.05.2026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E32156" wp14:editId="4F82BA01">
                <wp:simplePos x="0" y="0"/>
                <wp:positionH relativeFrom="margin">
                  <wp:posOffset>0</wp:posOffset>
                </wp:positionH>
                <wp:positionV relativeFrom="margin">
                  <wp:posOffset>5936615</wp:posOffset>
                </wp:positionV>
                <wp:extent cx="6408751" cy="187642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D92099" w14:textId="13D3AE15" w:rsidR="0050755F" w:rsidRPr="000141DD" w:rsidRDefault="00983C6C" w:rsidP="0050755F">
                            <w:pPr>
                              <w:pStyle w:val="Textkrper"/>
                              <w:spacing w:line="560" w:lineRule="exac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983C6C">
                              <w:rPr>
                                <w:rFonts w:cs="Microsoft Sans Serif"/>
                                <w:color w:val="FFFFFF" w:themeColor="background1"/>
                                <w:sz w:val="52"/>
                                <w:szCs w:val="52"/>
                              </w:rPr>
                              <w:t>Benutzer- und Berechtigungskonzept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32156" id="_x0000_s1027" type="#_x0000_t202" style="position:absolute;margin-left:0;margin-top:467.45pt;width:504.65pt;height:14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" filled="f" stroked="f">
                <v:textbox>
                  <w:txbxContent>
                    <w:p w14:paraId="57D92099" w14:textId="13D3AE15" w:rsidR="0050755F" w:rsidRPr="000141DD" w:rsidRDefault="00983C6C" w:rsidP="0050755F">
                      <w:pPr>
                        <w:pStyle w:val="Textkrper"/>
                        <w:spacing w:line="560" w:lineRule="exact"/>
                        <w:rPr>
                          <w:rFonts w:cs="Microsoft Sans Serif"/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 w:rsidRPr="00983C6C">
                        <w:rPr>
                          <w:rFonts w:cs="Microsoft Sans Serif"/>
                          <w:color w:val="FFFFFF" w:themeColor="background1"/>
                          <w:sz w:val="52"/>
                          <w:szCs w:val="52"/>
                        </w:rPr>
                        <w:t>Benutzer- und Berechtigungskonzept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26A96E" wp14:editId="173EBE79">
                <wp:simplePos x="0" y="0"/>
                <wp:positionH relativeFrom="margin">
                  <wp:posOffset>0</wp:posOffset>
                </wp:positionH>
                <wp:positionV relativeFrom="margin">
                  <wp:posOffset>3850640</wp:posOffset>
                </wp:positionV>
                <wp:extent cx="6408420" cy="187642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420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231E9" w14:textId="2DDF2B15" w:rsidR="0050755F" w:rsidRPr="0038218F" w:rsidRDefault="00983C6C" w:rsidP="0050755F">
                            <w:pPr>
                              <w:pStyle w:val="Textkrper"/>
                              <w:spacing w:line="820" w:lineRule="exact"/>
                              <w:rPr>
                                <w:rFonts w:ascii="Kohinoor Bold" w:hAnsi="Kohinoor Bold" w:cs="Microsoft Sans Serif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sdt>
                              <w:sdtPr>
                                <w:rPr>
                                  <w:rFonts w:ascii="Kohinoor Bold" w:hAnsi="Kohinoor Bold" w:cs="Microsoft Sans Serif"/>
                                  <w:b/>
                                  <w:color w:val="FFFFFF" w:themeColor="background1"/>
                                  <w:sz w:val="80"/>
                                  <w:szCs w:val="80"/>
                                </w:rPr>
                                <w:alias w:val="Titel"/>
                                <w:tag w:val=""/>
                                <w:id w:val="-1500641932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rFonts w:ascii="Kohinoor Bold" w:hAnsi="Kohinoor Bold" w:cs="Microsoft Sans Serif"/>
                                    <w:b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t>Anlage B6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6A96E" id="_x0000_s1028" type="#_x0000_t202" style="position:absolute;margin-left:0;margin-top:303.2pt;width:504.6pt;height:147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" filled="f" stroked="f">
                <v:textbox>
                  <w:txbxContent>
                    <w:p w14:paraId="6F0231E9" w14:textId="2DDF2B15" w:rsidR="0050755F" w:rsidRPr="0038218F" w:rsidRDefault="00983C6C" w:rsidP="0050755F">
                      <w:pPr>
                        <w:pStyle w:val="Textkrper"/>
                        <w:spacing w:line="820" w:lineRule="exact"/>
                        <w:rPr>
                          <w:rFonts w:ascii="Kohinoor Bold" w:hAnsi="Kohinoor Bold" w:cs="Microsoft Sans Serif"/>
                          <w:b/>
                          <w:color w:val="FFFFFF" w:themeColor="background1"/>
                          <w:sz w:val="80"/>
                          <w:szCs w:val="80"/>
                        </w:rPr>
                      </w:pPr>
                      <w:sdt>
                        <w:sdtPr>
                          <w:rPr>
                            <w:rFonts w:ascii="Kohinoor Bold" w:hAnsi="Kohinoor Bold" w:cs="Microsoft Sans Serif"/>
                            <w:b/>
                            <w:color w:val="FFFFFF" w:themeColor="background1"/>
                            <w:sz w:val="80"/>
                            <w:szCs w:val="80"/>
                          </w:rPr>
                          <w:alias w:val="Titel"/>
                          <w:tag w:val=""/>
                          <w:id w:val="-150064193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>
                            <w:rPr>
                              <w:rFonts w:ascii="Kohinoor Bold" w:hAnsi="Kohinoor Bold" w:cs="Microsoft Sans Serif"/>
                              <w:b/>
                              <w:color w:val="FFFFFF" w:themeColor="background1"/>
                              <w:sz w:val="80"/>
                              <w:szCs w:val="80"/>
                            </w:rPr>
                            <w:t>Anlage B6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dt>
      <w:sdtPr>
        <w:rPr>
          <w:rFonts w:ascii="Kohinoor Book" w:eastAsiaTheme="minorHAnsi" w:hAnsi="Kohinoor Book" w:cstheme="minorBidi"/>
          <w:color w:val="auto"/>
          <w:sz w:val="20"/>
          <w:szCs w:val="22"/>
          <w:lang w:eastAsia="en-US"/>
        </w:rPr>
        <w:id w:val="-1284874267"/>
        <w:docPartObj>
          <w:docPartGallery w:val="Table of Contents"/>
          <w:docPartUnique/>
        </w:docPartObj>
      </w:sdtPr>
      <w:sdtEndPr>
        <w:rPr>
          <w:b/>
          <w:bCs/>
          <w:szCs w:val="20"/>
        </w:rPr>
      </w:sdtEndPr>
      <w:sdtContent>
        <w:p w14:paraId="765D1BF2" w14:textId="77777777" w:rsidR="002275BD" w:rsidRDefault="002275BD">
          <w:pPr>
            <w:pStyle w:val="Inhaltsverzeichnisberschrift"/>
          </w:pPr>
          <w:r>
            <w:t>Inhaltsverzeichnis</w:t>
          </w:r>
        </w:p>
        <w:p w14:paraId="20464397" w14:textId="58689A5A" w:rsidR="00983C6C" w:rsidRDefault="002275BD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9740765" w:history="1">
            <w:r w:rsidR="00983C6C" w:rsidRPr="00FE1853">
              <w:rPr>
                <w:rStyle w:val="Hyperlink"/>
                <w:noProof/>
              </w:rPr>
              <w:t>1</w:t>
            </w:r>
            <w:r w:rsidR="00983C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983C6C" w:rsidRPr="00FE1853">
              <w:rPr>
                <w:rStyle w:val="Hyperlink"/>
                <w:noProof/>
              </w:rPr>
              <w:t>Rollen und Rechte</w:t>
            </w:r>
            <w:r w:rsidR="00983C6C">
              <w:rPr>
                <w:noProof/>
                <w:webHidden/>
              </w:rPr>
              <w:tab/>
            </w:r>
            <w:r w:rsidR="00983C6C">
              <w:rPr>
                <w:noProof/>
                <w:webHidden/>
              </w:rPr>
              <w:fldChar w:fldCharType="begin"/>
            </w:r>
            <w:r w:rsidR="00983C6C">
              <w:rPr>
                <w:noProof/>
                <w:webHidden/>
              </w:rPr>
              <w:instrText xml:space="preserve"> PAGEREF _Toc229740765 \h </w:instrText>
            </w:r>
            <w:r w:rsidR="00983C6C">
              <w:rPr>
                <w:noProof/>
                <w:webHidden/>
              </w:rPr>
            </w:r>
            <w:r w:rsidR="00983C6C">
              <w:rPr>
                <w:noProof/>
                <w:webHidden/>
              </w:rPr>
              <w:fldChar w:fldCharType="separate"/>
            </w:r>
            <w:r w:rsidR="00983C6C">
              <w:rPr>
                <w:noProof/>
                <w:webHidden/>
              </w:rPr>
              <w:t>3</w:t>
            </w:r>
            <w:r w:rsidR="00983C6C">
              <w:rPr>
                <w:noProof/>
                <w:webHidden/>
              </w:rPr>
              <w:fldChar w:fldCharType="end"/>
            </w:r>
          </w:hyperlink>
        </w:p>
        <w:p w14:paraId="429BAA0F" w14:textId="4833AFDE" w:rsidR="00983C6C" w:rsidRDefault="00983C6C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766" w:history="1">
            <w:r w:rsidRPr="00FE1853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E1853">
              <w:rPr>
                <w:rStyle w:val="Hyperlink"/>
                <w:noProof/>
              </w:rPr>
              <w:t>Organisationseinheiten und Gruppen (D8)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_Toc229740766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D7CFBF" w14:textId="27408018" w:rsidR="00983C6C" w:rsidRDefault="00983C6C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767" w:history="1">
            <w:r w:rsidRPr="00FE1853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E1853">
              <w:rPr>
                <w:rStyle w:val="Hyperlink"/>
                <w:noProof/>
              </w:rPr>
              <w:t>Nutzerverwaltung (S3)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_Toc229740767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49CB79" w14:textId="0B28A4FC" w:rsidR="00983C6C" w:rsidRDefault="00983C6C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768" w:history="1">
            <w:r w:rsidRPr="00FE1853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E1853">
              <w:rPr>
                <w:rStyle w:val="Hyperlink"/>
                <w:noProof/>
              </w:rPr>
              <w:t>Optionale SSO-Anbindung (D8-BP, falls angeboten)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_Toc229740768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982EF9" w14:textId="3C0FA8D0" w:rsidR="002275BD" w:rsidRDefault="002275BD">
          <w:r>
            <w:rPr>
              <w:b/>
              <w:bCs/>
            </w:rPr>
            <w:fldChar w:fldCharType="end"/>
          </w:r>
        </w:p>
      </w:sdtContent>
    </w:sdt>
    <w:p w14:paraId="20B0C911" w14:textId="67700A5F" w:rsidR="00983C6C" w:rsidRDefault="002275BD" w:rsidP="00983C6C">
      <w:pPr>
        <w:pStyle w:val="1mitNummerierung"/>
      </w:pPr>
      <w:r>
        <w:br w:type="page"/>
      </w:r>
      <w:bookmarkStart w:id="0" w:name="_Toc229740765"/>
      <w:r w:rsidR="00983C6C">
        <w:lastRenderedPageBreak/>
        <w:t>Rollen und Rechte</w:t>
      </w:r>
      <w:bookmarkEnd w:id="0"/>
    </w:p>
    <w:p w14:paraId="391E4600" w14:textId="77777777" w:rsidR="00983C6C" w:rsidRDefault="00983C6C" w:rsidP="00983C6C">
      <w:r>
        <w:t>Bitte das Rollenmodell beschreiben (mindestens Rollen Administrator und Nutzer) und die zugehörigen Berechtigungen.</w:t>
      </w:r>
    </w:p>
    <w:sdt>
      <w:sdtPr>
        <w:id w:val="-631398758"/>
        <w:placeholder>
          <w:docPart w:val="DefaultPlaceholder_-1854013440"/>
        </w:placeholder>
        <w:showingPlcHdr/>
      </w:sdtPr>
      <w:sdtContent>
        <w:p w14:paraId="59704A03" w14:textId="7EB56615" w:rsidR="00983C6C" w:rsidRDefault="00983C6C" w:rsidP="00983C6C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1597CC7C" w14:textId="77777777" w:rsidR="00983C6C" w:rsidRDefault="00983C6C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43D43107" w14:textId="22CC6051" w:rsidR="00983C6C" w:rsidRDefault="00983C6C" w:rsidP="00983C6C">
      <w:pPr>
        <w:pStyle w:val="1mitNummerierung"/>
      </w:pPr>
      <w:bookmarkStart w:id="1" w:name="_Toc229740766"/>
      <w:r>
        <w:lastRenderedPageBreak/>
        <w:t>Organisationseinheiten und Gruppen (D8)</w:t>
      </w:r>
      <w:bookmarkEnd w:id="1"/>
    </w:p>
    <w:p w14:paraId="3E69AE83" w14:textId="77777777" w:rsidR="00983C6C" w:rsidRDefault="00983C6C" w:rsidP="00983C6C">
      <w:r>
        <w:t>Bitte darstellen, wie Ämter, Abteilungen und ggf. weitere Einheiten in der Plattform abgebildet werden und wie Nutzer diesen Einheiten zugeordnet werden.</w:t>
      </w:r>
    </w:p>
    <w:sdt>
      <w:sdtPr>
        <w:id w:val="-1272936446"/>
        <w:placeholder>
          <w:docPart w:val="DefaultPlaceholder_-1854013440"/>
        </w:placeholder>
        <w:showingPlcHdr/>
      </w:sdtPr>
      <w:sdtContent>
        <w:p w14:paraId="7758B0AD" w14:textId="65258F3F" w:rsidR="00983C6C" w:rsidRDefault="00983C6C" w:rsidP="00983C6C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548BD3C1" w14:textId="77777777" w:rsidR="00983C6C" w:rsidRDefault="00983C6C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207EDBEE" w14:textId="7B8C6857" w:rsidR="00983C6C" w:rsidRDefault="00983C6C" w:rsidP="00983C6C">
      <w:pPr>
        <w:pStyle w:val="1mitNummerierung"/>
      </w:pPr>
      <w:bookmarkStart w:id="2" w:name="_Toc229740767"/>
      <w:r>
        <w:lastRenderedPageBreak/>
        <w:t>Nutzerverwaltung (S3)</w:t>
      </w:r>
      <w:bookmarkEnd w:id="2"/>
    </w:p>
    <w:p w14:paraId="3DC7EF56" w14:textId="77777777" w:rsidR="00983C6C" w:rsidRDefault="00983C6C" w:rsidP="00983C6C">
      <w:r>
        <w:t xml:space="preserve">Bitte den Prozess für Onboarding und </w:t>
      </w:r>
      <w:proofErr w:type="spellStart"/>
      <w:r>
        <w:t>Offboarding</w:t>
      </w:r>
      <w:proofErr w:type="spellEnd"/>
      <w:r>
        <w:t xml:space="preserve"> (Anlage, Änderung, Deaktivierung von Nutzern) beschreiben, einschließlich der Verantwortlichkeiten (IT-Abteilung des Auftraggebers).</w:t>
      </w:r>
    </w:p>
    <w:sdt>
      <w:sdtPr>
        <w:id w:val="-640814449"/>
        <w:placeholder>
          <w:docPart w:val="DefaultPlaceholder_-1854013440"/>
        </w:placeholder>
        <w:showingPlcHdr/>
      </w:sdtPr>
      <w:sdtContent>
        <w:p w14:paraId="3A3580B9" w14:textId="50AF584F" w:rsidR="00983C6C" w:rsidRDefault="00983C6C" w:rsidP="00983C6C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391CBC6E" w14:textId="77777777" w:rsidR="00983C6C" w:rsidRDefault="00983C6C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319801D0" w14:textId="13478096" w:rsidR="00983C6C" w:rsidRDefault="00983C6C" w:rsidP="00983C6C">
      <w:pPr>
        <w:pStyle w:val="1mitNummerierung"/>
      </w:pPr>
      <w:bookmarkStart w:id="3" w:name="_Toc229740768"/>
      <w:r>
        <w:lastRenderedPageBreak/>
        <w:t>Optionale SSO-Anbindung (D8-BP, falls angeboten)</w:t>
      </w:r>
      <w:bookmarkEnd w:id="3"/>
    </w:p>
    <w:p w14:paraId="2F8A62C7" w14:textId="77777777" w:rsidR="00983C6C" w:rsidRDefault="00983C6C" w:rsidP="00983C6C">
      <w:r>
        <w:t xml:space="preserve">Bitte angeben, welche SSO-/Identity-Management-Anbindungen unterstützt werden (z. B. </w:t>
      </w:r>
      <w:proofErr w:type="spellStart"/>
      <w:r>
        <w:t>Active</w:t>
      </w:r>
      <w:proofErr w:type="spellEnd"/>
      <w:r>
        <w:t xml:space="preserve"> Directory, Azure AD, SAML, OIDC) und wie diese in die Plattform integriert werden können.</w:t>
      </w:r>
    </w:p>
    <w:sdt>
      <w:sdtPr>
        <w:id w:val="-1218125748"/>
        <w:placeholder>
          <w:docPart w:val="DefaultPlaceholder_-1854013440"/>
        </w:placeholder>
        <w:showingPlcHdr/>
      </w:sdtPr>
      <w:sdtContent>
        <w:p w14:paraId="5C4EB091" w14:textId="01AEC5B9" w:rsidR="002275BD" w:rsidRDefault="00983C6C" w:rsidP="00983C6C">
          <w:r w:rsidRPr="00F03D9F">
            <w:rPr>
              <w:rStyle w:val="Platzhaltertext"/>
            </w:rPr>
            <w:t>Klicken oder tippen Sie hier, um Text einzugeben.</w:t>
          </w:r>
        </w:p>
      </w:sdtContent>
    </w:sdt>
    <w:sectPr w:rsidR="002275BD" w:rsidSect="00CC1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907" w:bottom="1418" w:left="907" w:header="68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41891" w14:textId="77777777" w:rsidR="00983C6C" w:rsidRDefault="00983C6C" w:rsidP="007A5714">
      <w:pPr>
        <w:spacing w:after="0" w:line="240" w:lineRule="auto"/>
      </w:pPr>
      <w:r>
        <w:separator/>
      </w:r>
    </w:p>
  </w:endnote>
  <w:endnote w:type="continuationSeparator" w:id="0">
    <w:p w14:paraId="6C69483F" w14:textId="77777777" w:rsidR="00983C6C" w:rsidRDefault="00983C6C" w:rsidP="007A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0A28D" w14:textId="77777777" w:rsidR="00CC1B0C" w:rsidRDefault="00CC1B0C" w:rsidP="003C0239">
    <w:pPr>
      <w:pStyle w:val="Fuzeile"/>
      <w:tabs>
        <w:tab w:val="clear" w:pos="4536"/>
        <w:tab w:val="clear" w:pos="9072"/>
        <w:tab w:val="center" w:pos="9498"/>
      </w:tabs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A057904" wp14:editId="4F005E67">
              <wp:simplePos x="0" y="0"/>
              <wp:positionH relativeFrom="margin">
                <wp:posOffset>-93980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2141EF10" id="Ellipse 7" o:spid="_x0000_s1026" style="position:absolute;margin-left:-7.4pt;margin-top:-3.65pt;width:19.4pt;height:19.4pt;z-index:-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" fillcolor="#98c21d" stroked="f" strokeweight="1pt">
              <v:stroke joinstyle="miter"/>
              <w10:wrap anchorx="margin"/>
            </v:oval>
          </w:pict>
        </mc:Fallback>
      </mc:AlternateContent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4</w:t>
    </w:r>
    <w:r w:rsidRPr="00F93D56">
      <w:rPr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F1D07" w14:textId="77777777" w:rsidR="00CC1B0C" w:rsidRDefault="00CC1B0C" w:rsidP="003C0239">
    <w:pPr>
      <w:pStyle w:val="Fuzeile"/>
      <w:tabs>
        <w:tab w:val="clear" w:pos="4536"/>
        <w:tab w:val="clear" w:pos="9072"/>
        <w:tab w:val="center" w:pos="709"/>
      </w:tabs>
      <w:jc w:val="right"/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5C3267FD" wp14:editId="14CC3532">
              <wp:simplePos x="0" y="0"/>
              <wp:positionH relativeFrom="margin">
                <wp:posOffset>6253480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4" name="El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6FCF4C00" id="Ellipse 4" o:spid="_x0000_s1026" style="position:absolute;margin-left:492.4pt;margin-top:-3.65pt;width:19.4pt;height:19.4pt;z-index:-2516490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" fillcolor="#98c21d" stroked="f" strokeweight="1pt">
              <v:stroke joinstyle="miter"/>
              <w10:wrap anchorx="margin"/>
            </v:oval>
          </w:pict>
        </mc:Fallback>
      </mc:AlternateContent>
    </w:r>
    <w:r>
      <w:rPr>
        <w:rFonts w:ascii="Kohinoor Bold" w:hAnsi="Kohinoor Bold"/>
        <w:color w:val="FFFFFF" w:themeColor="background1"/>
      </w:rPr>
      <w:tab/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3</w:t>
    </w:r>
    <w:r w:rsidRPr="00F93D56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9638B" w14:textId="77777777" w:rsidR="00983C6C" w:rsidRDefault="00983C6C" w:rsidP="007A5714">
      <w:pPr>
        <w:spacing w:after="0" w:line="240" w:lineRule="auto"/>
      </w:pPr>
      <w:r>
        <w:separator/>
      </w:r>
    </w:p>
  </w:footnote>
  <w:footnote w:type="continuationSeparator" w:id="0">
    <w:p w14:paraId="53863F35" w14:textId="77777777" w:rsidR="00983C6C" w:rsidRDefault="00983C6C" w:rsidP="007A5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FBD0E" w14:textId="2C02504B" w:rsidR="00CC1B0C" w:rsidRPr="00B81B38" w:rsidRDefault="00983C6C" w:rsidP="00387BAC">
    <w:pPr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2842827"/>
        <w:placeholde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rFonts w:asciiTheme="minorHAnsi" w:hAnsiTheme="minorHAnsi"/>
            <w:sz w:val="18"/>
            <w:szCs w:val="18"/>
          </w:rPr>
          <w:t>Anlage B6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7704F2" wp14:editId="6C059679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2A286F" id="Gerader Verbinde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  <w:r w:rsidR="00C04A65" w:rsidRPr="00B81B38">
      <w:rPr>
        <w:rFonts w:asciiTheme="minorHAnsi" w:hAnsiTheme="minorHAnsi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F8292" w14:textId="7655489B" w:rsidR="00CC1B0C" w:rsidRPr="00B81B38" w:rsidRDefault="00983C6C" w:rsidP="00387BAC">
    <w:pPr>
      <w:jc w:val="right"/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0904983"/>
        <w:placeholde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rFonts w:asciiTheme="minorHAnsi" w:hAnsiTheme="minorHAnsi"/>
            <w:sz w:val="18"/>
            <w:szCs w:val="18"/>
          </w:rPr>
          <w:t>Anlage B6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D6A82A4" wp14:editId="6A228998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372EB8" id="Gerader Verbinde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FD973" w14:textId="77777777" w:rsidR="007A5714" w:rsidRDefault="007A5714">
    <w:pPr>
      <w:pStyle w:val="Kopfzeile"/>
    </w:pPr>
    <w:r w:rsidRPr="00050E60">
      <w:rPr>
        <w:rFonts w:ascii="Microsoft Sans Serif" w:hAnsi="Microsoft Sans Serif" w:cs="Microsoft Sans Serif"/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21824C" wp14:editId="15909439">
              <wp:simplePos x="0" y="0"/>
              <wp:positionH relativeFrom="page">
                <wp:align>left</wp:align>
              </wp:positionH>
              <wp:positionV relativeFrom="paragraph">
                <wp:posOffset>-445853</wp:posOffset>
              </wp:positionV>
              <wp:extent cx="8039100" cy="10753725"/>
              <wp:effectExtent l="0" t="0" r="0" b="9525"/>
              <wp:wrapNone/>
              <wp:docPr id="35" name="Rechteck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10753725"/>
                      </a:xfrm>
                      <a:prstGeom prst="rect">
                        <a:avLst/>
                      </a:prstGeom>
                      <a:solidFill>
                        <a:srgbClr val="0069A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D7D49B" id="Rechteck 35" o:spid="_x0000_s1026" style="position:absolute;margin-left:0;margin-top:-35.1pt;width:633pt;height:846.7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" fillcolor="#0069a6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469C7"/>
    <w:multiLevelType w:val="hybridMultilevel"/>
    <w:tmpl w:val="8E2E0B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C1A23"/>
    <w:multiLevelType w:val="hybridMultilevel"/>
    <w:tmpl w:val="8B4E948C"/>
    <w:lvl w:ilvl="0" w:tplc="54780790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D7E3DB0"/>
    <w:multiLevelType w:val="hybridMultilevel"/>
    <w:tmpl w:val="64D4A800"/>
    <w:lvl w:ilvl="0" w:tplc="F282EA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B3665"/>
    <w:multiLevelType w:val="hybridMultilevel"/>
    <w:tmpl w:val="2C00566A"/>
    <w:lvl w:ilvl="0" w:tplc="0E74E89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06B50"/>
    <w:multiLevelType w:val="multilevel"/>
    <w:tmpl w:val="1D747308"/>
    <w:lvl w:ilvl="0">
      <w:start w:val="1"/>
      <w:numFmt w:val="decimal"/>
      <w:pStyle w:val="1mitNummerierung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2mitNummerierung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3mitNummerierung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4mitNummerierung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5087141F"/>
    <w:multiLevelType w:val="hybridMultilevel"/>
    <w:tmpl w:val="7C32F39E"/>
    <w:lvl w:ilvl="0" w:tplc="90081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835F66"/>
    <w:multiLevelType w:val="hybridMultilevel"/>
    <w:tmpl w:val="13B69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03526"/>
    <w:multiLevelType w:val="hybridMultilevel"/>
    <w:tmpl w:val="86F61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941605">
    <w:abstractNumId w:val="7"/>
  </w:num>
  <w:num w:numId="2" w16cid:durableId="511796593">
    <w:abstractNumId w:val="5"/>
  </w:num>
  <w:num w:numId="3" w16cid:durableId="703558700">
    <w:abstractNumId w:val="4"/>
  </w:num>
  <w:num w:numId="4" w16cid:durableId="1801341612">
    <w:abstractNumId w:val="2"/>
  </w:num>
  <w:num w:numId="5" w16cid:durableId="1678146480">
    <w:abstractNumId w:val="1"/>
  </w:num>
  <w:num w:numId="6" w16cid:durableId="1552033372">
    <w:abstractNumId w:val="3"/>
  </w:num>
  <w:num w:numId="7" w16cid:durableId="1500388691">
    <w:abstractNumId w:val="6"/>
  </w:num>
  <w:num w:numId="8" w16cid:durableId="456290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C6C"/>
    <w:rsid w:val="00000D81"/>
    <w:rsid w:val="000141DD"/>
    <w:rsid w:val="00030F04"/>
    <w:rsid w:val="00094EC9"/>
    <w:rsid w:val="0018194A"/>
    <w:rsid w:val="0019588D"/>
    <w:rsid w:val="001C1D4A"/>
    <w:rsid w:val="002275BD"/>
    <w:rsid w:val="002500C0"/>
    <w:rsid w:val="002825B6"/>
    <w:rsid w:val="002B4DA0"/>
    <w:rsid w:val="002E7045"/>
    <w:rsid w:val="00366F0E"/>
    <w:rsid w:val="00372828"/>
    <w:rsid w:val="0038218F"/>
    <w:rsid w:val="00387BAC"/>
    <w:rsid w:val="003C0239"/>
    <w:rsid w:val="003D30E1"/>
    <w:rsid w:val="003F20DC"/>
    <w:rsid w:val="00447839"/>
    <w:rsid w:val="00466BBE"/>
    <w:rsid w:val="0049071D"/>
    <w:rsid w:val="004B02D0"/>
    <w:rsid w:val="004B1C05"/>
    <w:rsid w:val="004E152A"/>
    <w:rsid w:val="004F3C27"/>
    <w:rsid w:val="00500A84"/>
    <w:rsid w:val="0050755F"/>
    <w:rsid w:val="00545FB9"/>
    <w:rsid w:val="00584AD8"/>
    <w:rsid w:val="005937E4"/>
    <w:rsid w:val="00593FC4"/>
    <w:rsid w:val="0062547D"/>
    <w:rsid w:val="006819B1"/>
    <w:rsid w:val="006964E3"/>
    <w:rsid w:val="006E1AA7"/>
    <w:rsid w:val="007032BB"/>
    <w:rsid w:val="00745129"/>
    <w:rsid w:val="007A5714"/>
    <w:rsid w:val="007A6F42"/>
    <w:rsid w:val="00835B09"/>
    <w:rsid w:val="008446D6"/>
    <w:rsid w:val="00864B2C"/>
    <w:rsid w:val="008F6522"/>
    <w:rsid w:val="008F7C06"/>
    <w:rsid w:val="00920A71"/>
    <w:rsid w:val="00920E7E"/>
    <w:rsid w:val="00922002"/>
    <w:rsid w:val="009735C3"/>
    <w:rsid w:val="00983C6C"/>
    <w:rsid w:val="009F24D8"/>
    <w:rsid w:val="00A41872"/>
    <w:rsid w:val="00A51F1B"/>
    <w:rsid w:val="00B7067A"/>
    <w:rsid w:val="00B81B38"/>
    <w:rsid w:val="00BC2BDE"/>
    <w:rsid w:val="00C04A65"/>
    <w:rsid w:val="00C17465"/>
    <w:rsid w:val="00C33346"/>
    <w:rsid w:val="00C6331A"/>
    <w:rsid w:val="00C639A9"/>
    <w:rsid w:val="00CC1B0C"/>
    <w:rsid w:val="00D63BCB"/>
    <w:rsid w:val="00D72B0B"/>
    <w:rsid w:val="00D85991"/>
    <w:rsid w:val="00D939A3"/>
    <w:rsid w:val="00E071F6"/>
    <w:rsid w:val="00E13D51"/>
    <w:rsid w:val="00EB0771"/>
    <w:rsid w:val="00EB257B"/>
    <w:rsid w:val="00EC329B"/>
    <w:rsid w:val="00F62882"/>
    <w:rsid w:val="00F85782"/>
    <w:rsid w:val="00F9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08613E"/>
  <w14:defaultImageDpi w14:val="330"/>
  <w15:chartTrackingRefBased/>
  <w15:docId w15:val="{92687672-7A0A-4B8D-A842-1D5E0B5C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ohinoor Book" w:eastAsiaTheme="minorHAnsi" w:hAnsi="Kohinoor Book" w:cstheme="minorBidi"/>
        <w:lang w:val="de-DE" w:eastAsia="en-US" w:bidi="ar-SA"/>
      </w:rPr>
    </w:rPrDefault>
    <w:pPrDefault>
      <w:pPr>
        <w:spacing w:after="160"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331A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2547D"/>
    <w:pPr>
      <w:keepNext/>
      <w:keepLines/>
      <w:spacing w:before="360" w:after="240" w:line="560" w:lineRule="exact"/>
      <w:outlineLvl w:val="0"/>
    </w:pPr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4E152A"/>
    <w:pPr>
      <w:keepNext/>
      <w:keepLines/>
      <w:spacing w:before="360" w:after="120" w:line="400" w:lineRule="exact"/>
      <w:outlineLvl w:val="1"/>
    </w:pPr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24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24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F676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6E1AA7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E1AA7"/>
    <w:rPr>
      <w:sz w:val="18"/>
    </w:rPr>
  </w:style>
  <w:style w:type="paragraph" w:styleId="Textkrper">
    <w:name w:val="Body Text"/>
    <w:basedOn w:val="Standard"/>
    <w:link w:val="TextkrperZchn"/>
    <w:rsid w:val="006E1AA7"/>
    <w:pPr>
      <w:spacing w:after="0" w:line="240" w:lineRule="auto"/>
    </w:pPr>
    <w:rPr>
      <w:rFonts w:eastAsia="Times New Roman" w:cs="Times New Roman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E1AA7"/>
    <w:rPr>
      <w:rFonts w:eastAsia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939A3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547D"/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KeinLeerraum">
    <w:name w:val="No Spacing"/>
    <w:basedOn w:val="Standard"/>
    <w:uiPriority w:val="1"/>
    <w:qFormat/>
    <w:rsid w:val="00500A84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4E152A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character" w:styleId="Hervorhebung">
    <w:name w:val="Emphasis"/>
    <w:aliases w:val="Anlauftext grün"/>
    <w:basedOn w:val="Absatz-Standardschriftart"/>
    <w:uiPriority w:val="20"/>
    <w:qFormat/>
    <w:rsid w:val="0019588D"/>
    <w:rPr>
      <w:rFonts w:ascii="Kohinoor Bold" w:hAnsi="Kohinoor Bold"/>
      <w:i w:val="0"/>
      <w:iCs/>
      <w:color w:val="98C21D"/>
      <w:sz w:val="20"/>
    </w:rPr>
  </w:style>
  <w:style w:type="paragraph" w:customStyle="1" w:styleId="Zwischenberschrift">
    <w:name w:val="Zwischenüberschrift"/>
    <w:basedOn w:val="Standard"/>
    <w:next w:val="Standard"/>
    <w:link w:val="ZwischenberschriftZchn"/>
    <w:autoRedefine/>
    <w:qFormat/>
    <w:rsid w:val="002275BD"/>
    <w:pPr>
      <w:spacing w:before="360" w:after="120"/>
    </w:pPr>
    <w:rPr>
      <w:rFonts w:ascii="Kohinoor Bold" w:hAnsi="Kohinoor Bold"/>
      <w:sz w:val="24"/>
    </w:rPr>
  </w:style>
  <w:style w:type="character" w:customStyle="1" w:styleId="ZwischenberschriftZchn">
    <w:name w:val="Zwischenüberschrift Zchn"/>
    <w:basedOn w:val="Absatz-Standardschriftart"/>
    <w:link w:val="Zwischenberschrift"/>
    <w:rsid w:val="002275BD"/>
    <w:rPr>
      <w:rFonts w:ascii="Kohinoor Bold" w:hAnsi="Kohinoor Bold"/>
      <w:sz w:val="24"/>
    </w:rPr>
  </w:style>
  <w:style w:type="character" w:styleId="SchwacheHervorhebung">
    <w:name w:val="Subtle Emphasis"/>
    <w:aliases w:val="Anlauftext blau"/>
    <w:basedOn w:val="Absatz-Standardschriftart"/>
    <w:uiPriority w:val="19"/>
    <w:qFormat/>
    <w:rsid w:val="0018194A"/>
    <w:rPr>
      <w:rFonts w:ascii="Kohinoor Bold" w:hAnsi="Kohinoor Bold"/>
      <w:i w:val="0"/>
      <w:iCs/>
      <w:color w:val="0069A6"/>
      <w:sz w:val="20"/>
    </w:rPr>
  </w:style>
  <w:style w:type="paragraph" w:styleId="Untertitel">
    <w:name w:val="Subtitle"/>
    <w:aliases w:val="Kolumnentitel"/>
    <w:basedOn w:val="Standard"/>
    <w:next w:val="Standard"/>
    <w:link w:val="UntertitelZchn"/>
    <w:uiPriority w:val="11"/>
    <w:qFormat/>
    <w:rsid w:val="0018194A"/>
    <w:pPr>
      <w:numPr>
        <w:ilvl w:val="1"/>
      </w:numPr>
    </w:pPr>
    <w:rPr>
      <w:rFonts w:eastAsiaTheme="minorEastAsia"/>
      <w:caps/>
      <w:spacing w:val="15"/>
      <w:sz w:val="18"/>
    </w:rPr>
  </w:style>
  <w:style w:type="character" w:customStyle="1" w:styleId="UntertitelZchn">
    <w:name w:val="Untertitel Zchn"/>
    <w:aliases w:val="Kolumnentitel Zchn"/>
    <w:basedOn w:val="Absatz-Standardschriftart"/>
    <w:link w:val="Untertitel"/>
    <w:uiPriority w:val="11"/>
    <w:rsid w:val="0018194A"/>
    <w:rPr>
      <w:rFonts w:ascii="Kohinoor Book" w:eastAsiaTheme="minorEastAsia" w:hAnsi="Kohinoor Book"/>
      <w:caps/>
      <w:spacing w:val="15"/>
      <w:sz w:val="18"/>
    </w:rPr>
  </w:style>
  <w:style w:type="character" w:styleId="IntensiveHervorhebung">
    <w:name w:val="Intense Emphasis"/>
    <w:aliases w:val="Auszeichnung blau"/>
    <w:basedOn w:val="Absatz-Standardschriftart"/>
    <w:uiPriority w:val="21"/>
    <w:qFormat/>
    <w:rsid w:val="0018194A"/>
    <w:rPr>
      <w:rFonts w:ascii="Kohinoor Bold" w:hAnsi="Kohinoor Bold"/>
      <w:i w:val="0"/>
      <w:iCs/>
      <w:color w:val="0069A6"/>
      <w:sz w:val="20"/>
    </w:rPr>
  </w:style>
  <w:style w:type="character" w:styleId="Fett">
    <w:name w:val="Strong"/>
    <w:aliases w:val="Auszeichnung grün"/>
    <w:basedOn w:val="Absatz-Standardschriftart"/>
    <w:uiPriority w:val="22"/>
    <w:qFormat/>
    <w:rsid w:val="0018194A"/>
    <w:rPr>
      <w:rFonts w:ascii="Kohinoor Bold" w:hAnsi="Kohinoor Bold"/>
      <w:b w:val="0"/>
      <w:bCs/>
      <w:color w:val="98C21D"/>
      <w:sz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EB077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B0771"/>
    <w:rPr>
      <w:rFonts w:ascii="Kohinoor Book" w:hAnsi="Kohinoor Book"/>
      <w:i/>
      <w:iCs/>
      <w:color w:val="404040" w:themeColor="text1" w:themeTint="BF"/>
      <w:sz w:val="20"/>
    </w:rPr>
  </w:style>
  <w:style w:type="paragraph" w:customStyle="1" w:styleId="1mitNummerierung">
    <w:name w:val="Ü1 (mit Nummerierung)"/>
    <w:basedOn w:val="berschrift1"/>
    <w:link w:val="1mitNummerierungZchn"/>
    <w:qFormat/>
    <w:rsid w:val="009F24D8"/>
    <w:pPr>
      <w:numPr>
        <w:numId w:val="3"/>
      </w:numPr>
    </w:pPr>
  </w:style>
  <w:style w:type="paragraph" w:customStyle="1" w:styleId="2mitNummerierung">
    <w:name w:val="Ü2 (mit Nummerierung)"/>
    <w:basedOn w:val="berschrift2"/>
    <w:link w:val="2mitNummerierungZchn"/>
    <w:qFormat/>
    <w:rsid w:val="00EC329B"/>
    <w:pPr>
      <w:numPr>
        <w:ilvl w:val="1"/>
        <w:numId w:val="3"/>
      </w:numPr>
    </w:pPr>
  </w:style>
  <w:style w:type="character" w:customStyle="1" w:styleId="1mitNummerierungZchn">
    <w:name w:val="Ü1 (mit Nummerierung) Zchn"/>
    <w:basedOn w:val="Absatz-Standardschriftart"/>
    <w:link w:val="1mitNummerierung"/>
    <w:rsid w:val="009F24D8"/>
    <w:rPr>
      <w:rFonts w:ascii="Kohinoor Bold" w:eastAsiaTheme="majorEastAsia" w:hAnsi="Kohinoor Bold" w:cstheme="majorBidi"/>
      <w:color w:val="0069A6"/>
      <w:sz w:val="40"/>
      <w:szCs w:val="32"/>
    </w:rPr>
  </w:style>
  <w:style w:type="paragraph" w:customStyle="1" w:styleId="3mitNummerierung">
    <w:name w:val="Ü3 (mit Nummerierung)"/>
    <w:basedOn w:val="berschrift3"/>
    <w:link w:val="3mitNummerierungZchn"/>
    <w:autoRedefine/>
    <w:qFormat/>
    <w:rsid w:val="009F24D8"/>
    <w:pPr>
      <w:numPr>
        <w:ilvl w:val="2"/>
        <w:numId w:val="3"/>
      </w:numPr>
      <w:spacing w:before="360" w:after="120"/>
    </w:pPr>
    <w:rPr>
      <w:rFonts w:ascii="Kohinoor Bold" w:hAnsi="Kohinoor Bold"/>
      <w:color w:val="auto"/>
    </w:rPr>
  </w:style>
  <w:style w:type="character" w:customStyle="1" w:styleId="2mitNummerierungZchn">
    <w:name w:val="Ü2 (mit Nummerierung) Zchn"/>
    <w:basedOn w:val="1mitNummerierungZchn"/>
    <w:link w:val="2mitNummerierung"/>
    <w:rsid w:val="00EC329B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9F24D8"/>
    <w:pPr>
      <w:spacing w:after="100"/>
    </w:pPr>
  </w:style>
  <w:style w:type="character" w:customStyle="1" w:styleId="3mitNummerierungZchn">
    <w:name w:val="Ü3 (mit Nummerierung) Zchn"/>
    <w:basedOn w:val="1mitNummerierungZchn"/>
    <w:link w:val="3mitNummerierung"/>
    <w:rsid w:val="009F24D8"/>
    <w:rPr>
      <w:rFonts w:ascii="Kohinoor Bold" w:eastAsiaTheme="majorEastAsia" w:hAnsi="Kohinoor Bold" w:cstheme="majorBidi"/>
      <w:color w:val="0069A6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24D8"/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9F24D8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9F24D8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9F24D8"/>
    <w:rPr>
      <w:color w:val="284398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94EC9"/>
    <w:pPr>
      <w:spacing w:after="0" w:line="259" w:lineRule="auto"/>
      <w:outlineLvl w:val="9"/>
    </w:pPr>
    <w:rPr>
      <w:color w:val="0069A6" w:themeColor="text2"/>
      <w:lang w:eastAsia="de-DE"/>
    </w:rPr>
  </w:style>
  <w:style w:type="paragraph" w:customStyle="1" w:styleId="4mitNummerierung">
    <w:name w:val="Ü4 (mit Nummerierung)"/>
    <w:basedOn w:val="berschrift4"/>
    <w:link w:val="4mitNummerierungZchn"/>
    <w:qFormat/>
    <w:rsid w:val="009F24D8"/>
    <w:pPr>
      <w:numPr>
        <w:ilvl w:val="3"/>
        <w:numId w:val="3"/>
      </w:numPr>
      <w:spacing w:before="360" w:after="120"/>
    </w:pPr>
    <w:rPr>
      <w:rFonts w:ascii="Kohinoor Bold" w:hAnsi="Kohinoor Bold"/>
      <w:i w:val="0"/>
      <w:color w:val="auto"/>
      <w:sz w:val="24"/>
    </w:rPr>
  </w:style>
  <w:style w:type="table" w:styleId="Tabellenraster">
    <w:name w:val="Table Grid"/>
    <w:basedOn w:val="NormaleTabelle"/>
    <w:uiPriority w:val="39"/>
    <w:rsid w:val="0050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mitNummerierungZchn">
    <w:name w:val="Ü4 (mit Nummerierung) Zchn"/>
    <w:basedOn w:val="Absatz-Standardschriftart"/>
    <w:link w:val="4mitNummerierung"/>
    <w:rsid w:val="009F24D8"/>
    <w:rPr>
      <w:rFonts w:ascii="Kohinoor Bold" w:eastAsiaTheme="majorEastAsia" w:hAnsi="Kohinoor Bold" w:cstheme="majorBidi"/>
      <w:i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24D8"/>
    <w:rPr>
      <w:rFonts w:asciiTheme="majorHAnsi" w:eastAsiaTheme="majorEastAsia" w:hAnsiTheme="majorHAnsi" w:cstheme="majorBidi"/>
      <w:i/>
      <w:iCs/>
      <w:color w:val="1F6765" w:themeColor="accent1" w:themeShade="BF"/>
      <w:sz w:val="20"/>
    </w:rPr>
  </w:style>
  <w:style w:type="paragraph" w:styleId="Listenabsatz">
    <w:name w:val="List Paragraph"/>
    <w:basedOn w:val="Standard"/>
    <w:uiPriority w:val="34"/>
    <w:qFormat/>
    <w:rsid w:val="002275BD"/>
    <w:pPr>
      <w:ind w:left="720"/>
      <w:contextualSpacing/>
    </w:pPr>
  </w:style>
  <w:style w:type="table" w:customStyle="1" w:styleId="LKROW">
    <w:name w:val="LK ROW"/>
    <w:basedOn w:val="NormaleTabelle"/>
    <w:uiPriority w:val="99"/>
    <w:rsid w:val="00A41872"/>
    <w:pPr>
      <w:spacing w:after="0" w:line="240" w:lineRule="auto"/>
    </w:pPr>
    <w:tblPr>
      <w:tblCellMar>
        <w:top w:w="113" w:type="dxa"/>
        <w:bottom w:w="113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FA7929F3-0986-4518-A3AA-78C152152607@fritz.bo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Amt-12\12-Gesamt\Vorlagen\LK-ROW_Word-Vorlag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DE83B3F8F94C3F9BE759C1E40909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FC66AF-DBE1-4CE4-B247-0B2AD93DDC41}"/>
      </w:docPartPr>
      <w:docPartBody>
        <w:p w:rsidR="00442BB8" w:rsidRDefault="00442BB8">
          <w:pPr>
            <w:pStyle w:val="3DDE83B3F8F94C3F9BE759C1E4090929"/>
          </w:pPr>
          <w:r w:rsidRPr="00D76AC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A90379-36C8-4CC5-986C-589AE50CECEB}"/>
      </w:docPartPr>
      <w:docPartBody>
        <w:p w:rsidR="00442BB8" w:rsidRDefault="00442BB8">
          <w:r w:rsidRPr="00F03D9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BB8"/>
    <w:rsid w:val="002500C0"/>
    <w:rsid w:val="0044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42BB8"/>
    <w:rPr>
      <w:color w:val="808080"/>
    </w:rPr>
  </w:style>
  <w:style w:type="paragraph" w:customStyle="1" w:styleId="3DDE83B3F8F94C3F9BE759C1E4090929">
    <w:name w:val="3DDE83B3F8F94C3F9BE759C1E40909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LK ROW">
      <a:dk1>
        <a:sysClr val="windowText" lastClr="000000"/>
      </a:dk1>
      <a:lt1>
        <a:sysClr val="window" lastClr="FFFFFF"/>
      </a:lt1>
      <a:dk2>
        <a:srgbClr val="0069A6"/>
      </a:dk2>
      <a:lt2>
        <a:srgbClr val="284398"/>
      </a:lt2>
      <a:accent1>
        <a:srgbClr val="2A8A88"/>
      </a:accent1>
      <a:accent2>
        <a:srgbClr val="98C21D"/>
      </a:accent2>
      <a:accent3>
        <a:srgbClr val="B31F29"/>
      </a:accent3>
      <a:accent4>
        <a:srgbClr val="FE9B00"/>
      </a:accent4>
      <a:accent5>
        <a:srgbClr val="FFD966"/>
      </a:accent5>
      <a:accent6>
        <a:srgbClr val="954F72"/>
      </a:accent6>
      <a:hlink>
        <a:srgbClr val="284398"/>
      </a:hlink>
      <a:folHlink>
        <a:srgbClr val="954F72"/>
      </a:folHlink>
    </a:clrScheme>
    <a:fontScheme name="Kohinoor LK ROW">
      <a:majorFont>
        <a:latin typeface="Kohinoor Bold"/>
        <a:ea typeface=""/>
        <a:cs typeface=""/>
      </a:majorFont>
      <a:minorFont>
        <a:latin typeface="Kohinoor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[Veröffentlichungsdatum]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2AF2C6-42DB-4009-B772-E11813D2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LK-ROW_Word-Vorlage.dotx</Template>
  <TotalTime>0</TotalTime>
  <Pages>6</Pages>
  <Words>196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 des Dokuments</vt:lpstr>
    </vt:vector>
  </TitlesOfParts>
  <Company>Landkreis Rotenburg (Wümme)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B6</dc:title>
  <dc:subject/>
  <dc:creator>Hüttner Brian</dc:creator>
  <cp:keywords/>
  <dc:description/>
  <cp:lastModifiedBy>Hüttner Brian</cp:lastModifiedBy>
  <cp:revision>1</cp:revision>
  <dcterms:created xsi:type="dcterms:W3CDTF">2026-05-15T10:31:00Z</dcterms:created>
  <dcterms:modified xsi:type="dcterms:W3CDTF">2026-05-15T10:32:00Z</dcterms:modified>
</cp:coreProperties>
</file>